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83245" w14:textId="245F0984" w:rsidR="006B2F86" w:rsidRDefault="00915CAC" w:rsidP="00E71FC3">
      <w:pPr>
        <w:pStyle w:val="NoSpacing"/>
      </w:pPr>
      <w:r>
        <w:rPr>
          <w:u w:val="single"/>
        </w:rPr>
        <w:t>Thomas LECKHAMPTON</w:t>
      </w:r>
      <w:r>
        <w:t xml:space="preserve">   </w:t>
      </w:r>
      <w:proofErr w:type="gramStart"/>
      <w:r>
        <w:t xml:space="preserve">   (</w:t>
      </w:r>
      <w:proofErr w:type="gramEnd"/>
      <w:r>
        <w:t>fl.1478)</w:t>
      </w:r>
    </w:p>
    <w:p w14:paraId="6CFCC0BA" w14:textId="377A8D1E" w:rsidR="00915CAC" w:rsidRDefault="00915CAC" w:rsidP="00E71FC3">
      <w:pPr>
        <w:pStyle w:val="NoSpacing"/>
      </w:pPr>
    </w:p>
    <w:p w14:paraId="738480F3" w14:textId="3D53EE4D" w:rsidR="00915CAC" w:rsidRDefault="00915CAC" w:rsidP="00E71FC3">
      <w:pPr>
        <w:pStyle w:val="NoSpacing"/>
      </w:pPr>
    </w:p>
    <w:p w14:paraId="57E9DBE9" w14:textId="69F0B3B3" w:rsidR="00915CAC" w:rsidRDefault="00915CAC" w:rsidP="00E71FC3">
      <w:pPr>
        <w:pStyle w:val="NoSpacing"/>
      </w:pPr>
      <w:r>
        <w:tab/>
        <w:t>1478</w:t>
      </w:r>
      <w:r>
        <w:tab/>
        <w:t xml:space="preserve">He bought the manors of </w:t>
      </w:r>
      <w:proofErr w:type="spellStart"/>
      <w:r>
        <w:t>Clevancy</w:t>
      </w:r>
      <w:proofErr w:type="spellEnd"/>
      <w:r>
        <w:t xml:space="preserve"> and Highway, Wiltshire, from</w:t>
      </w:r>
    </w:p>
    <w:p w14:paraId="522AD103" w14:textId="50C242DD" w:rsidR="00915CAC" w:rsidRDefault="00915CAC" w:rsidP="00E71FC3">
      <w:pPr>
        <w:pStyle w:val="NoSpacing"/>
      </w:pPr>
      <w:r>
        <w:tab/>
      </w:r>
      <w:r>
        <w:tab/>
        <w:t xml:space="preserve">Thomas </w:t>
      </w:r>
      <w:proofErr w:type="spellStart"/>
      <w:r>
        <w:t>Stanshawe</w:t>
      </w:r>
      <w:proofErr w:type="spellEnd"/>
      <w:r>
        <w:t>(q.v.).   (V.C.H. Wiltshire vol.9 p.54)</w:t>
      </w:r>
    </w:p>
    <w:p w14:paraId="478BE6BC" w14:textId="5D1F9AF4" w:rsidR="00915CAC" w:rsidRDefault="00915CAC" w:rsidP="00E71FC3">
      <w:pPr>
        <w:pStyle w:val="NoSpacing"/>
      </w:pPr>
    </w:p>
    <w:p w14:paraId="2088689F" w14:textId="2C225768" w:rsidR="00915CAC" w:rsidRDefault="00915CAC" w:rsidP="00E71FC3">
      <w:pPr>
        <w:pStyle w:val="NoSpacing"/>
      </w:pPr>
    </w:p>
    <w:p w14:paraId="3C7FFABC" w14:textId="3201E1A0" w:rsidR="00915CAC" w:rsidRPr="00915CAC" w:rsidRDefault="00915CAC" w:rsidP="00E71FC3">
      <w:pPr>
        <w:pStyle w:val="NoSpacing"/>
      </w:pPr>
      <w:r>
        <w:t>19 February 2019</w:t>
      </w:r>
      <w:bookmarkStart w:id="0" w:name="_GoBack"/>
      <w:bookmarkEnd w:id="0"/>
    </w:p>
    <w:sectPr w:rsidR="00915CAC" w:rsidRPr="00915C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09BA0" w14:textId="77777777" w:rsidR="00915CAC" w:rsidRDefault="00915CAC" w:rsidP="00E71FC3">
      <w:pPr>
        <w:spacing w:after="0" w:line="240" w:lineRule="auto"/>
      </w:pPr>
      <w:r>
        <w:separator/>
      </w:r>
    </w:p>
  </w:endnote>
  <w:endnote w:type="continuationSeparator" w:id="0">
    <w:p w14:paraId="551F2B52" w14:textId="77777777" w:rsidR="00915CAC" w:rsidRDefault="00915C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A4B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D853D" w14:textId="77777777" w:rsidR="00915CAC" w:rsidRDefault="00915CAC" w:rsidP="00E71FC3">
      <w:pPr>
        <w:spacing w:after="0" w:line="240" w:lineRule="auto"/>
      </w:pPr>
      <w:r>
        <w:separator/>
      </w:r>
    </w:p>
  </w:footnote>
  <w:footnote w:type="continuationSeparator" w:id="0">
    <w:p w14:paraId="728DE954" w14:textId="77777777" w:rsidR="00915CAC" w:rsidRDefault="00915C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AC"/>
    <w:rsid w:val="001A7C09"/>
    <w:rsid w:val="00577BD5"/>
    <w:rsid w:val="00656CBA"/>
    <w:rsid w:val="006A1F77"/>
    <w:rsid w:val="00733BE7"/>
    <w:rsid w:val="00915CA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BA38"/>
  <w15:chartTrackingRefBased/>
  <w15:docId w15:val="{E4FDBA69-0361-4B1C-8863-63E6D7CB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2019-02-19T20:42:00Z</dcterms:created>
  <dcterms:modified xsi:type="dcterms:W3CDTF">2019-02-19T20:46:00Z</dcterms:modified>
</cp:coreProperties>
</file>